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6BB" w:rsidRPr="00047FDD" w:rsidRDefault="007A26BB" w:rsidP="00AB7513">
      <w:pPr>
        <w:rPr>
          <w:b/>
          <w:sz w:val="32"/>
          <w:szCs w:val="32"/>
        </w:rPr>
      </w:pPr>
      <w:r w:rsidRPr="00047FDD">
        <w:rPr>
          <w:b/>
          <w:sz w:val="32"/>
          <w:szCs w:val="32"/>
        </w:rPr>
        <w:t xml:space="preserve">                                                                       План занятий. Столярное дело (2-четверть). 9 класс</w:t>
      </w: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4111"/>
        <w:gridCol w:w="1276"/>
        <w:gridCol w:w="1417"/>
        <w:gridCol w:w="2552"/>
        <w:gridCol w:w="1984"/>
        <w:gridCol w:w="1985"/>
        <w:gridCol w:w="1701"/>
      </w:tblGrid>
      <w:tr w:rsidR="007A26BB" w:rsidRPr="009A509D" w:rsidTr="009A509D">
        <w:tc>
          <w:tcPr>
            <w:tcW w:w="426" w:type="dxa"/>
            <w:vMerge w:val="restart"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509D">
              <w:rPr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509D">
              <w:rPr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1276" w:type="dxa"/>
            <w:vMerge w:val="restart"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509D">
              <w:rPr>
                <w:sz w:val="24"/>
                <w:szCs w:val="24"/>
              </w:rPr>
              <w:t>Количес</w:t>
            </w:r>
            <w:r w:rsidRPr="009A509D">
              <w:rPr>
                <w:sz w:val="24"/>
                <w:szCs w:val="24"/>
              </w:rPr>
              <w:t>т</w:t>
            </w:r>
            <w:r w:rsidRPr="009A509D">
              <w:rPr>
                <w:sz w:val="24"/>
                <w:szCs w:val="24"/>
              </w:rPr>
              <w:t>во часов</w:t>
            </w:r>
          </w:p>
        </w:tc>
        <w:tc>
          <w:tcPr>
            <w:tcW w:w="1417" w:type="dxa"/>
            <w:vMerge w:val="restart"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509D">
              <w:rPr>
                <w:sz w:val="24"/>
                <w:szCs w:val="24"/>
              </w:rPr>
              <w:t>Календа</w:t>
            </w:r>
            <w:r w:rsidRPr="009A509D">
              <w:rPr>
                <w:sz w:val="24"/>
                <w:szCs w:val="24"/>
              </w:rPr>
              <w:t>р</w:t>
            </w:r>
            <w:r w:rsidRPr="009A509D">
              <w:rPr>
                <w:sz w:val="24"/>
                <w:szCs w:val="24"/>
              </w:rPr>
              <w:t>ные сроки</w:t>
            </w:r>
          </w:p>
        </w:tc>
        <w:tc>
          <w:tcPr>
            <w:tcW w:w="6521" w:type="dxa"/>
            <w:gridSpan w:val="3"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509D"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7A26BB" w:rsidRPr="009A509D" w:rsidRDefault="007A26BB" w:rsidP="009A509D">
            <w:pPr>
              <w:spacing w:after="0" w:line="240" w:lineRule="auto"/>
              <w:rPr>
                <w:sz w:val="24"/>
                <w:szCs w:val="24"/>
              </w:rPr>
            </w:pPr>
            <w:r w:rsidRPr="009A509D">
              <w:rPr>
                <w:sz w:val="24"/>
                <w:szCs w:val="24"/>
              </w:rPr>
              <w:t>коррекцио</w:t>
            </w:r>
            <w:r w:rsidRPr="009A509D">
              <w:rPr>
                <w:sz w:val="24"/>
                <w:szCs w:val="24"/>
              </w:rPr>
              <w:t>н</w:t>
            </w:r>
            <w:r w:rsidRPr="009A509D">
              <w:rPr>
                <w:sz w:val="24"/>
                <w:szCs w:val="24"/>
              </w:rPr>
              <w:t>ная  работа</w:t>
            </w:r>
          </w:p>
        </w:tc>
      </w:tr>
      <w:tr w:rsidR="007A26BB" w:rsidRPr="009A509D" w:rsidTr="009A509D">
        <w:tc>
          <w:tcPr>
            <w:tcW w:w="426" w:type="dxa"/>
            <w:vMerge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509D">
              <w:rPr>
                <w:sz w:val="24"/>
                <w:szCs w:val="24"/>
              </w:rPr>
              <w:t>знания</w:t>
            </w:r>
          </w:p>
        </w:tc>
        <w:tc>
          <w:tcPr>
            <w:tcW w:w="1984" w:type="dxa"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509D">
              <w:rPr>
                <w:sz w:val="24"/>
                <w:szCs w:val="24"/>
              </w:rPr>
              <w:t>умения</w:t>
            </w:r>
          </w:p>
        </w:tc>
        <w:tc>
          <w:tcPr>
            <w:tcW w:w="1985" w:type="dxa"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A509D">
              <w:rPr>
                <w:sz w:val="24"/>
                <w:szCs w:val="24"/>
              </w:rPr>
              <w:t>Общие учебные умения, навыки и способы</w:t>
            </w:r>
          </w:p>
        </w:tc>
        <w:tc>
          <w:tcPr>
            <w:tcW w:w="1701" w:type="dxa"/>
            <w:vMerge/>
          </w:tcPr>
          <w:p w:rsidR="007A26BB" w:rsidRPr="009A509D" w:rsidRDefault="007A26BB" w:rsidP="009A50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Вводное занятие, инструктаж по Т/Б и П/Б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Знание Т/Б и П/Б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</w:rPr>
              <w:t>Уметь прим</w:t>
            </w:r>
            <w:r w:rsidRPr="006D3C5C">
              <w:rPr>
                <w:color w:val="000000"/>
                <w:sz w:val="24"/>
                <w:szCs w:val="24"/>
              </w:rPr>
              <w:t>е</w:t>
            </w:r>
            <w:r w:rsidRPr="006D3C5C">
              <w:rPr>
                <w:color w:val="000000"/>
                <w:sz w:val="24"/>
                <w:szCs w:val="24"/>
              </w:rPr>
              <w:t>нять на практике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 xml:space="preserve">Коррекция </w:t>
            </w: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>речи</w:t>
            </w:r>
          </w:p>
        </w:tc>
      </w:tr>
      <w:tr w:rsidR="007A26BB" w:rsidRPr="006D3C5C" w:rsidTr="009A509D">
        <w:tc>
          <w:tcPr>
            <w:tcW w:w="15452" w:type="dxa"/>
            <w:gridSpan w:val="8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 xml:space="preserve">                  </w:t>
            </w:r>
          </w:p>
          <w:p w:rsidR="007A26BB" w:rsidRPr="006D3C5C" w:rsidRDefault="007A26BB" w:rsidP="009A509D">
            <w:pPr>
              <w:spacing w:after="0" w:line="240" w:lineRule="auto"/>
              <w:rPr>
                <w:b/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</w:t>
            </w:r>
            <w:r w:rsidRPr="006D3C5C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Pr="006D3C5C">
              <w:rPr>
                <w:b/>
                <w:color w:val="000000"/>
                <w:sz w:val="24"/>
                <w:szCs w:val="24"/>
              </w:rPr>
              <w:t xml:space="preserve">ВИДЫ  </w:t>
            </w:r>
            <w:r w:rsidRPr="006D3C5C">
              <w:rPr>
                <w:b/>
                <w:color w:val="000000"/>
                <w:sz w:val="24"/>
                <w:szCs w:val="24"/>
                <w:lang w:val="en-US"/>
              </w:rPr>
              <w:t xml:space="preserve">   </w:t>
            </w:r>
            <w:r w:rsidRPr="006D3C5C">
              <w:rPr>
                <w:b/>
                <w:color w:val="000000"/>
                <w:sz w:val="24"/>
                <w:szCs w:val="24"/>
              </w:rPr>
              <w:t xml:space="preserve">МЕБЕЛИ.                      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Виды  мебели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назначение м</w:t>
            </w:r>
            <w:r w:rsidRPr="006D3C5C">
              <w:rPr>
                <w:color w:val="000000"/>
                <w:sz w:val="24"/>
                <w:szCs w:val="24"/>
              </w:rPr>
              <w:t>е</w:t>
            </w:r>
            <w:r w:rsidRPr="006D3C5C">
              <w:rPr>
                <w:color w:val="000000"/>
                <w:sz w:val="24"/>
                <w:szCs w:val="24"/>
              </w:rPr>
              <w:t>бели.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Уметь разб</w:t>
            </w:r>
            <w:r w:rsidRPr="006D3C5C">
              <w:rPr>
                <w:color w:val="000000"/>
                <w:sz w:val="24"/>
                <w:szCs w:val="24"/>
              </w:rPr>
              <w:t>и</w:t>
            </w:r>
            <w:r w:rsidRPr="006D3C5C">
              <w:rPr>
                <w:color w:val="000000"/>
                <w:sz w:val="24"/>
                <w:szCs w:val="24"/>
              </w:rPr>
              <w:t>раться в видах</w:t>
            </w:r>
            <w:r w:rsidRPr="006D3C5C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Усвоение техн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логич знаний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 xml:space="preserve">Способы соединения частей 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мебели.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классифик</w:t>
            </w:r>
            <w:r w:rsidRPr="006D3C5C">
              <w:rPr>
                <w:color w:val="000000"/>
                <w:sz w:val="24"/>
                <w:szCs w:val="24"/>
              </w:rPr>
              <w:t>а</w:t>
            </w:r>
            <w:r w:rsidRPr="006D3C5C">
              <w:rPr>
                <w:color w:val="000000"/>
                <w:sz w:val="24"/>
                <w:szCs w:val="24"/>
              </w:rPr>
              <w:t>цию,способы соед</w:t>
            </w:r>
            <w:r w:rsidRPr="006D3C5C">
              <w:rPr>
                <w:color w:val="000000"/>
                <w:sz w:val="24"/>
                <w:szCs w:val="24"/>
              </w:rPr>
              <w:t>и</w:t>
            </w:r>
            <w:r w:rsidRPr="006D3C5C">
              <w:rPr>
                <w:color w:val="000000"/>
                <w:sz w:val="24"/>
                <w:szCs w:val="24"/>
              </w:rPr>
              <w:t>нения мебели.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Уметь разб</w:t>
            </w:r>
            <w:r w:rsidRPr="006D3C5C">
              <w:rPr>
                <w:color w:val="000000"/>
                <w:sz w:val="24"/>
                <w:szCs w:val="24"/>
              </w:rPr>
              <w:t>и</w:t>
            </w:r>
            <w:r w:rsidRPr="006D3C5C">
              <w:rPr>
                <w:color w:val="000000"/>
                <w:sz w:val="24"/>
                <w:szCs w:val="24"/>
              </w:rPr>
              <w:t>раться в видах.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Усвоение техн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логич знаний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карточки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Элементы деталей столярных изд</w:t>
            </w:r>
            <w:r w:rsidRPr="006D3C5C">
              <w:rPr>
                <w:color w:val="000000"/>
                <w:sz w:val="24"/>
                <w:szCs w:val="24"/>
              </w:rPr>
              <w:t>е</w:t>
            </w:r>
            <w:r w:rsidRPr="006D3C5C">
              <w:rPr>
                <w:color w:val="000000"/>
                <w:sz w:val="24"/>
                <w:szCs w:val="24"/>
              </w:rPr>
              <w:t>лий.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названия ст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лярных изделий.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</w:rPr>
              <w:t>Уметь класиф</w:t>
            </w:r>
            <w:r w:rsidRPr="006D3C5C">
              <w:rPr>
                <w:color w:val="000000"/>
                <w:sz w:val="24"/>
                <w:szCs w:val="24"/>
              </w:rPr>
              <w:t>и</w:t>
            </w:r>
            <w:r w:rsidRPr="006D3C5C">
              <w:rPr>
                <w:color w:val="000000"/>
                <w:sz w:val="24"/>
                <w:szCs w:val="24"/>
              </w:rPr>
              <w:t>цировать элемен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Усвоение техн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логич знаний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тест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Трудовое  законодательство.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права и обяза</w:t>
            </w:r>
            <w:r w:rsidRPr="006D3C5C">
              <w:rPr>
                <w:color w:val="000000"/>
                <w:sz w:val="24"/>
                <w:szCs w:val="24"/>
              </w:rPr>
              <w:t>н</w:t>
            </w:r>
            <w:r w:rsidRPr="006D3C5C">
              <w:rPr>
                <w:color w:val="000000"/>
                <w:sz w:val="24"/>
                <w:szCs w:val="24"/>
              </w:rPr>
              <w:t>ности рабочего, тр</w:t>
            </w:r>
            <w:r w:rsidRPr="006D3C5C">
              <w:rPr>
                <w:color w:val="000000"/>
                <w:sz w:val="24"/>
                <w:szCs w:val="24"/>
              </w:rPr>
              <w:t>у</w:t>
            </w:r>
            <w:r w:rsidRPr="006D3C5C">
              <w:rPr>
                <w:color w:val="000000"/>
                <w:sz w:val="24"/>
                <w:szCs w:val="24"/>
              </w:rPr>
              <w:t>довую дисциплину.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</w:rPr>
              <w:t>Уметь обосн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вать свои треб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вания</w:t>
            </w:r>
            <w:r w:rsidRPr="006D3C5C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Понимание об</w:t>
            </w:r>
            <w:r w:rsidRPr="006D3C5C">
              <w:rPr>
                <w:color w:val="000000"/>
                <w:sz w:val="24"/>
                <w:szCs w:val="24"/>
              </w:rPr>
              <w:t>ь</w:t>
            </w:r>
            <w:r w:rsidRPr="006D3C5C">
              <w:rPr>
                <w:color w:val="000000"/>
                <w:sz w:val="24"/>
                <w:szCs w:val="24"/>
              </w:rPr>
              <w:t>яснений учителя.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карточки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</w:rPr>
              <w:t>Охрана труда на производстве.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Т/Б  и П/Б.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</w:rPr>
              <w:t>Уметь прим</w:t>
            </w:r>
            <w:r w:rsidRPr="006D3C5C">
              <w:rPr>
                <w:color w:val="000000"/>
                <w:sz w:val="24"/>
                <w:szCs w:val="24"/>
              </w:rPr>
              <w:t>е</w:t>
            </w:r>
            <w:r w:rsidRPr="006D3C5C">
              <w:rPr>
                <w:color w:val="000000"/>
                <w:sz w:val="24"/>
                <w:szCs w:val="24"/>
              </w:rPr>
              <w:t>нять на практике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тест</w:t>
            </w:r>
          </w:p>
        </w:tc>
      </w:tr>
      <w:tr w:rsidR="007A26BB" w:rsidRPr="006D3C5C" w:rsidTr="009A509D">
        <w:tc>
          <w:tcPr>
            <w:tcW w:w="15452" w:type="dxa"/>
            <w:gridSpan w:val="8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b/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</w:t>
            </w:r>
            <w:r w:rsidRPr="006D3C5C">
              <w:rPr>
                <w:b/>
                <w:color w:val="000000"/>
                <w:sz w:val="24"/>
                <w:szCs w:val="24"/>
              </w:rPr>
              <w:t xml:space="preserve">СТРОИТЕЛЬНОЕ </w:t>
            </w:r>
            <w:r w:rsidRPr="006D3C5C">
              <w:rPr>
                <w:b/>
                <w:color w:val="000000"/>
                <w:sz w:val="24"/>
                <w:szCs w:val="24"/>
                <w:lang w:val="en-US"/>
              </w:rPr>
              <w:t xml:space="preserve">   </w:t>
            </w:r>
            <w:r w:rsidRPr="006D3C5C">
              <w:rPr>
                <w:b/>
                <w:color w:val="000000"/>
                <w:sz w:val="24"/>
                <w:szCs w:val="24"/>
              </w:rPr>
              <w:t xml:space="preserve"> ПРОИЗВОДСТВО.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Содержание плотницких работ.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Т/Б организация рабочего места.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</w:rPr>
              <w:t>Уметь прим</w:t>
            </w:r>
            <w:r w:rsidRPr="006D3C5C">
              <w:rPr>
                <w:color w:val="000000"/>
                <w:sz w:val="24"/>
                <w:szCs w:val="24"/>
              </w:rPr>
              <w:t>е</w:t>
            </w:r>
            <w:r w:rsidRPr="006D3C5C">
              <w:rPr>
                <w:color w:val="000000"/>
                <w:sz w:val="24"/>
                <w:szCs w:val="24"/>
              </w:rPr>
              <w:t>нять на практике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Усвоение техн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логич знаний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 xml:space="preserve">Коррекция </w:t>
            </w: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>речи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Подготовка инструмента к работе,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разметка брёвен,укладка.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и уметь подг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 xml:space="preserve">товить 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инструмент к работе, разметить.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</w:rPr>
              <w:t>Уметь прим</w:t>
            </w:r>
            <w:r w:rsidRPr="006D3C5C">
              <w:rPr>
                <w:color w:val="000000"/>
                <w:sz w:val="24"/>
                <w:szCs w:val="24"/>
              </w:rPr>
              <w:t>е</w:t>
            </w:r>
            <w:r w:rsidRPr="006D3C5C">
              <w:rPr>
                <w:color w:val="000000"/>
                <w:sz w:val="24"/>
                <w:szCs w:val="24"/>
              </w:rPr>
              <w:t>нять на практике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Усвоение техн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логич знаний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тест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Электрический ручной инструмент.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электроинстр</w:t>
            </w:r>
            <w:r w:rsidRPr="006D3C5C">
              <w:rPr>
                <w:color w:val="000000"/>
                <w:sz w:val="24"/>
                <w:szCs w:val="24"/>
              </w:rPr>
              <w:t>у</w:t>
            </w:r>
            <w:r w:rsidRPr="006D3C5C">
              <w:rPr>
                <w:color w:val="000000"/>
                <w:sz w:val="24"/>
                <w:szCs w:val="24"/>
              </w:rPr>
              <w:t>мент.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</w:rPr>
              <w:t>Уметь прим</w:t>
            </w:r>
            <w:r w:rsidRPr="006D3C5C">
              <w:rPr>
                <w:color w:val="000000"/>
                <w:sz w:val="24"/>
                <w:szCs w:val="24"/>
              </w:rPr>
              <w:t>е</w:t>
            </w:r>
            <w:r w:rsidRPr="006D3C5C">
              <w:rPr>
                <w:color w:val="000000"/>
                <w:sz w:val="24"/>
                <w:szCs w:val="24"/>
              </w:rPr>
              <w:t>нять на практике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Усвоение про</w:t>
            </w:r>
            <w:r w:rsidRPr="006D3C5C">
              <w:rPr>
                <w:color w:val="000000"/>
                <w:sz w:val="24"/>
                <w:szCs w:val="24"/>
              </w:rPr>
              <w:t>ф</w:t>
            </w:r>
            <w:r w:rsidRPr="006D3C5C">
              <w:rPr>
                <w:color w:val="000000"/>
                <w:sz w:val="24"/>
                <w:szCs w:val="24"/>
              </w:rPr>
              <w:t>приёмов труда.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 xml:space="preserve">Коррекция </w:t>
            </w: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>речи</w:t>
            </w:r>
          </w:p>
        </w:tc>
      </w:tr>
      <w:tr w:rsidR="007A26BB" w:rsidRPr="006D3C5C" w:rsidTr="009A509D">
        <w:tc>
          <w:tcPr>
            <w:tcW w:w="15452" w:type="dxa"/>
            <w:gridSpan w:val="8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b/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КРУГЛЫЕ   ЛЕСОМАТЕРИАЛЫ </w:t>
            </w:r>
            <w:r w:rsidRPr="006D3C5C">
              <w:rPr>
                <w:b/>
                <w:color w:val="000000"/>
                <w:sz w:val="24"/>
                <w:szCs w:val="24"/>
                <w:lang w:val="en-US"/>
              </w:rPr>
              <w:t>,</w:t>
            </w:r>
            <w:r w:rsidRPr="006D3C5C">
              <w:rPr>
                <w:b/>
                <w:color w:val="000000"/>
                <w:sz w:val="24"/>
                <w:szCs w:val="24"/>
              </w:rPr>
              <w:t xml:space="preserve">    ПИЛОМАТЕРИАЛЫ,   ЗАГОТОВКИ</w:t>
            </w:r>
            <w:r w:rsidRPr="006D3C5C">
              <w:rPr>
                <w:b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Хвойные и лиственные лесоматери</w:t>
            </w:r>
            <w:r w:rsidRPr="006D3C5C">
              <w:rPr>
                <w:color w:val="000000"/>
                <w:sz w:val="24"/>
                <w:szCs w:val="24"/>
              </w:rPr>
              <w:t>а</w:t>
            </w:r>
            <w:r w:rsidRPr="006D3C5C">
              <w:rPr>
                <w:color w:val="000000"/>
                <w:sz w:val="24"/>
                <w:szCs w:val="24"/>
              </w:rPr>
              <w:t>лы.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использование.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способы обмера и хранения.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Уметь класиф</w:t>
            </w:r>
            <w:r w:rsidRPr="006D3C5C">
              <w:rPr>
                <w:color w:val="000000"/>
                <w:sz w:val="24"/>
                <w:szCs w:val="24"/>
              </w:rPr>
              <w:t>и</w:t>
            </w:r>
            <w:r w:rsidRPr="006D3C5C">
              <w:rPr>
                <w:color w:val="000000"/>
                <w:sz w:val="24"/>
                <w:szCs w:val="24"/>
              </w:rPr>
              <w:t>цировать</w:t>
            </w:r>
            <w:r w:rsidRPr="006D3C5C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Понимание об</w:t>
            </w:r>
            <w:r w:rsidRPr="006D3C5C">
              <w:rPr>
                <w:color w:val="000000"/>
                <w:sz w:val="24"/>
                <w:szCs w:val="24"/>
              </w:rPr>
              <w:t>ь</w:t>
            </w:r>
            <w:r w:rsidRPr="006D3C5C">
              <w:rPr>
                <w:color w:val="000000"/>
                <w:sz w:val="24"/>
                <w:szCs w:val="24"/>
              </w:rPr>
              <w:t>яснений учителя.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 xml:space="preserve">Коррекция </w:t>
            </w: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>речи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Виды.заготовка.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Фрезерованные детали для стро</w:t>
            </w:r>
            <w:r w:rsidRPr="006D3C5C">
              <w:rPr>
                <w:color w:val="000000"/>
                <w:sz w:val="24"/>
                <w:szCs w:val="24"/>
              </w:rPr>
              <w:t>и</w:t>
            </w:r>
            <w:r w:rsidRPr="006D3C5C">
              <w:rPr>
                <w:color w:val="000000"/>
                <w:sz w:val="24"/>
                <w:szCs w:val="24"/>
              </w:rPr>
              <w:t>тельства.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классифик</w:t>
            </w:r>
            <w:r w:rsidRPr="006D3C5C">
              <w:rPr>
                <w:color w:val="000000"/>
                <w:sz w:val="24"/>
                <w:szCs w:val="24"/>
              </w:rPr>
              <w:t>а</w:t>
            </w:r>
            <w:r w:rsidRPr="006D3C5C">
              <w:rPr>
                <w:color w:val="000000"/>
                <w:sz w:val="24"/>
                <w:szCs w:val="24"/>
              </w:rPr>
              <w:t>цию,виды изделий.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Уметь класиф</w:t>
            </w:r>
            <w:r w:rsidRPr="006D3C5C">
              <w:rPr>
                <w:color w:val="000000"/>
                <w:sz w:val="24"/>
                <w:szCs w:val="24"/>
              </w:rPr>
              <w:t>и</w:t>
            </w:r>
            <w:r w:rsidRPr="006D3C5C">
              <w:rPr>
                <w:color w:val="000000"/>
                <w:sz w:val="24"/>
                <w:szCs w:val="24"/>
              </w:rPr>
              <w:t>цировать</w:t>
            </w:r>
            <w:r w:rsidRPr="006D3C5C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Усвоение про</w:t>
            </w:r>
            <w:r w:rsidRPr="006D3C5C">
              <w:rPr>
                <w:color w:val="000000"/>
                <w:sz w:val="24"/>
                <w:szCs w:val="24"/>
              </w:rPr>
              <w:t>ф</w:t>
            </w:r>
            <w:r w:rsidRPr="006D3C5C">
              <w:rPr>
                <w:color w:val="000000"/>
                <w:sz w:val="24"/>
                <w:szCs w:val="24"/>
              </w:rPr>
              <w:t>приёмов труда.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 xml:space="preserve">Коррекция </w:t>
            </w: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>речи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Материал и изделия для настила п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лов.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назнач</w:t>
            </w:r>
            <w:r w:rsidRPr="006D3C5C">
              <w:rPr>
                <w:color w:val="000000"/>
                <w:sz w:val="24"/>
                <w:szCs w:val="24"/>
              </w:rPr>
              <w:t>е</w:t>
            </w:r>
            <w:r w:rsidRPr="006D3C5C">
              <w:rPr>
                <w:color w:val="000000"/>
                <w:sz w:val="24"/>
                <w:szCs w:val="24"/>
              </w:rPr>
              <w:t>ние,характеристики, условия хранения.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Уметь класиф</w:t>
            </w:r>
            <w:r w:rsidRPr="006D3C5C">
              <w:rPr>
                <w:color w:val="000000"/>
                <w:sz w:val="24"/>
                <w:szCs w:val="24"/>
              </w:rPr>
              <w:t>и</w:t>
            </w:r>
            <w:r w:rsidRPr="006D3C5C">
              <w:rPr>
                <w:color w:val="000000"/>
                <w:sz w:val="24"/>
                <w:szCs w:val="24"/>
              </w:rPr>
              <w:t>цировать</w:t>
            </w:r>
            <w:r w:rsidRPr="006D3C5C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Понимание об</w:t>
            </w:r>
            <w:r w:rsidRPr="006D3C5C">
              <w:rPr>
                <w:color w:val="000000"/>
                <w:sz w:val="24"/>
                <w:szCs w:val="24"/>
              </w:rPr>
              <w:t>ь</w:t>
            </w:r>
            <w:r w:rsidRPr="006D3C5C">
              <w:rPr>
                <w:color w:val="000000"/>
                <w:sz w:val="24"/>
                <w:szCs w:val="24"/>
              </w:rPr>
              <w:t>яснений учителя.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 xml:space="preserve">Коррекция </w:t>
            </w: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>речи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Паркет.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назнач</w:t>
            </w:r>
            <w:r w:rsidRPr="006D3C5C">
              <w:rPr>
                <w:color w:val="000000"/>
                <w:sz w:val="24"/>
                <w:szCs w:val="24"/>
              </w:rPr>
              <w:t>е</w:t>
            </w:r>
            <w:r w:rsidRPr="006D3C5C">
              <w:rPr>
                <w:color w:val="000000"/>
                <w:sz w:val="24"/>
                <w:szCs w:val="24"/>
              </w:rPr>
              <w:t>ние,условия прим</w:t>
            </w:r>
            <w:r w:rsidRPr="006D3C5C">
              <w:rPr>
                <w:color w:val="000000"/>
                <w:sz w:val="24"/>
                <w:szCs w:val="24"/>
              </w:rPr>
              <w:t>е</w:t>
            </w:r>
            <w:r w:rsidRPr="006D3C5C">
              <w:rPr>
                <w:color w:val="000000"/>
                <w:sz w:val="24"/>
                <w:szCs w:val="24"/>
              </w:rPr>
              <w:t>нения.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Уметь класиф</w:t>
            </w:r>
            <w:r w:rsidRPr="006D3C5C">
              <w:rPr>
                <w:color w:val="000000"/>
                <w:sz w:val="24"/>
                <w:szCs w:val="24"/>
              </w:rPr>
              <w:t>и</w:t>
            </w:r>
            <w:r w:rsidRPr="006D3C5C">
              <w:rPr>
                <w:color w:val="000000"/>
                <w:sz w:val="24"/>
                <w:szCs w:val="24"/>
              </w:rPr>
              <w:t>цировать</w:t>
            </w:r>
            <w:r w:rsidRPr="006D3C5C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Понимание об</w:t>
            </w:r>
            <w:r w:rsidRPr="006D3C5C">
              <w:rPr>
                <w:color w:val="000000"/>
                <w:sz w:val="24"/>
                <w:szCs w:val="24"/>
              </w:rPr>
              <w:t>ь</w:t>
            </w:r>
            <w:r w:rsidRPr="006D3C5C">
              <w:rPr>
                <w:color w:val="000000"/>
                <w:sz w:val="24"/>
                <w:szCs w:val="24"/>
              </w:rPr>
              <w:t>яснений учителя.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 xml:space="preserve">Коррекция </w:t>
            </w: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>речи</w:t>
            </w:r>
          </w:p>
        </w:tc>
      </w:tr>
      <w:tr w:rsidR="007A26BB" w:rsidRPr="006D3C5C" w:rsidTr="009A509D">
        <w:tc>
          <w:tcPr>
            <w:tcW w:w="15452" w:type="dxa"/>
            <w:gridSpan w:val="8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6D3C5C">
              <w:rPr>
                <w:b/>
                <w:color w:val="000000"/>
                <w:sz w:val="24"/>
                <w:szCs w:val="24"/>
              </w:rPr>
              <w:t xml:space="preserve"> ИЗГОТОВЛЕНИЕ   СТРОИТЕЛЬНЫХ   ИНСТРУМЕНТОВ   И   ПРИСПОСОБЛЕНИЙ.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Характеристики изготавливаемых и</w:t>
            </w:r>
            <w:r w:rsidRPr="006D3C5C">
              <w:rPr>
                <w:color w:val="000000"/>
                <w:sz w:val="24"/>
                <w:szCs w:val="24"/>
              </w:rPr>
              <w:t>з</w:t>
            </w:r>
            <w:r w:rsidRPr="006D3C5C">
              <w:rPr>
                <w:color w:val="000000"/>
                <w:sz w:val="24"/>
                <w:szCs w:val="24"/>
              </w:rPr>
              <w:t>делий,технические требования.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характеристики</w:t>
            </w:r>
            <w:r w:rsidRPr="006D3C5C">
              <w:rPr>
                <w:color w:val="000000"/>
                <w:sz w:val="24"/>
                <w:szCs w:val="24"/>
                <w:lang w:val="en-US"/>
              </w:rPr>
              <w:t>,</w:t>
            </w:r>
            <w:r w:rsidRPr="006D3C5C">
              <w:rPr>
                <w:color w:val="000000"/>
                <w:sz w:val="24"/>
                <w:szCs w:val="24"/>
              </w:rPr>
              <w:t xml:space="preserve"> технические требов</w:t>
            </w:r>
            <w:r w:rsidRPr="006D3C5C">
              <w:rPr>
                <w:color w:val="000000"/>
                <w:sz w:val="24"/>
                <w:szCs w:val="24"/>
              </w:rPr>
              <w:t>а</w:t>
            </w:r>
            <w:r w:rsidRPr="006D3C5C">
              <w:rPr>
                <w:color w:val="000000"/>
                <w:sz w:val="24"/>
                <w:szCs w:val="24"/>
              </w:rPr>
              <w:t>ния</w:t>
            </w:r>
            <w:r w:rsidRPr="006D3C5C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Уметь изгот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вить тё</w:t>
            </w:r>
            <w:r w:rsidRPr="006D3C5C">
              <w:rPr>
                <w:color w:val="000000"/>
                <w:sz w:val="24"/>
                <w:szCs w:val="24"/>
              </w:rPr>
              <w:t>р</w:t>
            </w:r>
            <w:r w:rsidRPr="006D3C5C">
              <w:rPr>
                <w:color w:val="000000"/>
                <w:sz w:val="24"/>
                <w:szCs w:val="24"/>
              </w:rPr>
              <w:t>ку,гладилку.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Усвоение техн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логич знаний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 xml:space="preserve">Коррекция </w:t>
            </w: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6D3C5C">
              <w:rPr>
                <w:color w:val="000000"/>
                <w:sz w:val="26"/>
                <w:szCs w:val="26"/>
              </w:rPr>
              <w:t>речи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Понятие черновая, чистовая обр</w:t>
            </w:r>
            <w:r w:rsidRPr="006D3C5C">
              <w:rPr>
                <w:color w:val="000000"/>
                <w:sz w:val="24"/>
                <w:szCs w:val="24"/>
              </w:rPr>
              <w:t>а</w:t>
            </w:r>
            <w:r w:rsidRPr="006D3C5C">
              <w:rPr>
                <w:color w:val="000000"/>
                <w:sz w:val="24"/>
                <w:szCs w:val="24"/>
              </w:rPr>
              <w:t>ботка заготовки.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эти понятия.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Уметь различать</w:t>
            </w:r>
            <w:r w:rsidRPr="006D3C5C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Усвоение техн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логич знаний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тест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Рациональная последовательность выполнения заготовител</w:t>
            </w:r>
            <w:r w:rsidRPr="006D3C5C">
              <w:rPr>
                <w:color w:val="000000"/>
                <w:sz w:val="24"/>
                <w:szCs w:val="24"/>
              </w:rPr>
              <w:t>ь</w:t>
            </w:r>
            <w:r w:rsidRPr="006D3C5C">
              <w:rPr>
                <w:color w:val="000000"/>
                <w:sz w:val="24"/>
                <w:szCs w:val="24"/>
              </w:rPr>
              <w:t>ных,обрабатывающих, отделочных операций.</w:t>
            </w: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последовател</w:t>
            </w:r>
            <w:r w:rsidRPr="006D3C5C">
              <w:rPr>
                <w:color w:val="000000"/>
                <w:sz w:val="24"/>
                <w:szCs w:val="24"/>
              </w:rPr>
              <w:t>ь</w:t>
            </w:r>
            <w:r w:rsidRPr="006D3C5C">
              <w:rPr>
                <w:color w:val="000000"/>
                <w:sz w:val="24"/>
                <w:szCs w:val="24"/>
              </w:rPr>
              <w:t>ность выполнения операций</w:t>
            </w:r>
            <w:r w:rsidRPr="006D3C5C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Умение раци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нально, вдумч</w:t>
            </w:r>
            <w:r w:rsidRPr="006D3C5C">
              <w:rPr>
                <w:color w:val="000000"/>
                <w:sz w:val="24"/>
                <w:szCs w:val="24"/>
              </w:rPr>
              <w:t>и</w:t>
            </w:r>
            <w:r w:rsidRPr="006D3C5C">
              <w:rPr>
                <w:color w:val="000000"/>
                <w:sz w:val="24"/>
                <w:szCs w:val="24"/>
              </w:rPr>
              <w:t>во отнестись к  порученному заданию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Анализировать, сопостовлять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опрос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ПРАКТИЧЕСКАЯ  РАБОТА.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(изготовление малярного ящика,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</w:rPr>
              <w:t>ручки для малярных работ)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последовател</w:t>
            </w:r>
            <w:r w:rsidRPr="006D3C5C">
              <w:rPr>
                <w:color w:val="000000"/>
                <w:sz w:val="24"/>
                <w:szCs w:val="24"/>
              </w:rPr>
              <w:t>ь</w:t>
            </w:r>
            <w:r w:rsidRPr="006D3C5C">
              <w:rPr>
                <w:color w:val="000000"/>
                <w:sz w:val="24"/>
                <w:szCs w:val="24"/>
              </w:rPr>
              <w:t>ность выполнения операций.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Уметь организ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вать рабочее  место. Изгото</w:t>
            </w:r>
            <w:r w:rsidRPr="006D3C5C">
              <w:rPr>
                <w:color w:val="000000"/>
                <w:sz w:val="24"/>
                <w:szCs w:val="24"/>
              </w:rPr>
              <w:t>в</w:t>
            </w:r>
            <w:r w:rsidRPr="006D3C5C">
              <w:rPr>
                <w:color w:val="000000"/>
                <w:sz w:val="24"/>
                <w:szCs w:val="24"/>
              </w:rPr>
              <w:t>ление раствор-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ого ящика,ручки для малярных работ.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формирование трудовых нав</w:t>
            </w:r>
            <w:r w:rsidRPr="006D3C5C">
              <w:rPr>
                <w:color w:val="000000"/>
                <w:sz w:val="24"/>
                <w:szCs w:val="24"/>
              </w:rPr>
              <w:t>ы</w:t>
            </w:r>
            <w:r w:rsidRPr="006D3C5C">
              <w:rPr>
                <w:color w:val="000000"/>
                <w:sz w:val="24"/>
                <w:szCs w:val="24"/>
              </w:rPr>
              <w:t>ков.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моторика</w:t>
            </w: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рук</w:t>
            </w:r>
          </w:p>
        </w:tc>
      </w:tr>
      <w:tr w:rsidR="007A26BB" w:rsidRPr="006D3C5C" w:rsidTr="009A509D">
        <w:tc>
          <w:tcPr>
            <w:tcW w:w="42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  <w:lang w:val="en-US"/>
              </w:rPr>
            </w:pPr>
            <w:r w:rsidRPr="006D3C5C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111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САМОСТОЯТЕЛЬНАЯ  РАБОТА.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(сборка шкафчика,работа электр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дрелью, сборка носилок)</w:t>
            </w: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7A26BB" w:rsidRPr="0091751A" w:rsidRDefault="007A26BB" w:rsidP="009A509D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Знать принцип дейс</w:t>
            </w:r>
            <w:r w:rsidRPr="006D3C5C">
              <w:rPr>
                <w:color w:val="000000"/>
                <w:sz w:val="24"/>
                <w:szCs w:val="24"/>
              </w:rPr>
              <w:t>т</w:t>
            </w:r>
            <w:r w:rsidRPr="006D3C5C">
              <w:rPr>
                <w:color w:val="000000"/>
                <w:sz w:val="24"/>
                <w:szCs w:val="24"/>
              </w:rPr>
              <w:t>вия ручного электр</w:t>
            </w:r>
            <w:r w:rsidRPr="006D3C5C">
              <w:rPr>
                <w:color w:val="000000"/>
                <w:sz w:val="24"/>
                <w:szCs w:val="24"/>
              </w:rPr>
              <w:t>о</w:t>
            </w:r>
            <w:r w:rsidRPr="006D3C5C">
              <w:rPr>
                <w:color w:val="000000"/>
                <w:sz w:val="24"/>
                <w:szCs w:val="24"/>
              </w:rPr>
              <w:t>инструмента.</w:t>
            </w:r>
          </w:p>
        </w:tc>
        <w:tc>
          <w:tcPr>
            <w:tcW w:w="1984" w:type="dxa"/>
          </w:tcPr>
          <w:p w:rsidR="007A26BB" w:rsidRPr="006D3C5C" w:rsidRDefault="007A26BB" w:rsidP="009A509D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Уметь работать столярными и электроинстр</w:t>
            </w:r>
            <w:r w:rsidRPr="006D3C5C">
              <w:rPr>
                <w:color w:val="000000"/>
                <w:sz w:val="24"/>
                <w:szCs w:val="24"/>
              </w:rPr>
              <w:t>у</w:t>
            </w:r>
            <w:r w:rsidRPr="006D3C5C">
              <w:rPr>
                <w:color w:val="000000"/>
                <w:sz w:val="24"/>
                <w:szCs w:val="24"/>
              </w:rPr>
              <w:t xml:space="preserve">ментами. </w:t>
            </w:r>
          </w:p>
        </w:tc>
        <w:tc>
          <w:tcPr>
            <w:tcW w:w="1985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формирование трудовых нав</w:t>
            </w:r>
            <w:r w:rsidRPr="006D3C5C">
              <w:rPr>
                <w:color w:val="000000"/>
                <w:sz w:val="24"/>
                <w:szCs w:val="24"/>
              </w:rPr>
              <w:t>ы</w:t>
            </w:r>
            <w:r w:rsidRPr="006D3C5C">
              <w:rPr>
                <w:color w:val="000000"/>
                <w:sz w:val="24"/>
                <w:szCs w:val="24"/>
              </w:rPr>
              <w:t>ков.</w:t>
            </w:r>
          </w:p>
        </w:tc>
        <w:tc>
          <w:tcPr>
            <w:tcW w:w="1701" w:type="dxa"/>
          </w:tcPr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моторика</w:t>
            </w:r>
          </w:p>
          <w:p w:rsidR="007A26BB" w:rsidRPr="006D3C5C" w:rsidRDefault="007A26BB" w:rsidP="009A509D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D3C5C">
              <w:rPr>
                <w:color w:val="000000"/>
                <w:sz w:val="24"/>
                <w:szCs w:val="24"/>
              </w:rPr>
              <w:t>рук</w:t>
            </w:r>
          </w:p>
        </w:tc>
      </w:tr>
    </w:tbl>
    <w:p w:rsidR="007A26BB" w:rsidRPr="006D3C5C" w:rsidRDefault="007A26BB" w:rsidP="00FE073F">
      <w:pPr>
        <w:ind w:left="-1134" w:firstLine="1134"/>
        <w:jc w:val="center"/>
        <w:rPr>
          <w:color w:val="000000"/>
          <w:sz w:val="24"/>
          <w:szCs w:val="24"/>
        </w:rPr>
      </w:pPr>
    </w:p>
    <w:p w:rsidR="007A26BB" w:rsidRPr="00B86194" w:rsidRDefault="007A26BB">
      <w:pPr>
        <w:ind w:left="-1134" w:firstLine="1134"/>
        <w:jc w:val="center"/>
      </w:pPr>
    </w:p>
    <w:sectPr w:rsidR="007A26BB" w:rsidRPr="00B86194" w:rsidSect="000131FF">
      <w:pgSz w:w="16838" w:h="11906" w:orient="landscape"/>
      <w:pgMar w:top="142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AE7"/>
    <w:rsid w:val="0000019C"/>
    <w:rsid w:val="000131FF"/>
    <w:rsid w:val="0004415B"/>
    <w:rsid w:val="00047FDD"/>
    <w:rsid w:val="00070881"/>
    <w:rsid w:val="00081268"/>
    <w:rsid w:val="001365BF"/>
    <w:rsid w:val="00197394"/>
    <w:rsid w:val="001B5C39"/>
    <w:rsid w:val="002955F2"/>
    <w:rsid w:val="002A0F2B"/>
    <w:rsid w:val="002B61D3"/>
    <w:rsid w:val="003937C5"/>
    <w:rsid w:val="003A222B"/>
    <w:rsid w:val="003B2FD7"/>
    <w:rsid w:val="004176A3"/>
    <w:rsid w:val="004679EA"/>
    <w:rsid w:val="004B29E3"/>
    <w:rsid w:val="00603E54"/>
    <w:rsid w:val="006477AE"/>
    <w:rsid w:val="00660309"/>
    <w:rsid w:val="00661AB0"/>
    <w:rsid w:val="006B726A"/>
    <w:rsid w:val="006C3D6D"/>
    <w:rsid w:val="006D3C5C"/>
    <w:rsid w:val="006F3247"/>
    <w:rsid w:val="00787E3C"/>
    <w:rsid w:val="007A26BB"/>
    <w:rsid w:val="007A2F0E"/>
    <w:rsid w:val="007D4830"/>
    <w:rsid w:val="00820D40"/>
    <w:rsid w:val="0086734B"/>
    <w:rsid w:val="008F35EF"/>
    <w:rsid w:val="00901229"/>
    <w:rsid w:val="0091751A"/>
    <w:rsid w:val="00936946"/>
    <w:rsid w:val="00985C94"/>
    <w:rsid w:val="00993A4B"/>
    <w:rsid w:val="009A509D"/>
    <w:rsid w:val="009F6C21"/>
    <w:rsid w:val="009F71B9"/>
    <w:rsid w:val="00A0727A"/>
    <w:rsid w:val="00A65535"/>
    <w:rsid w:val="00AB7513"/>
    <w:rsid w:val="00AC4C54"/>
    <w:rsid w:val="00B73449"/>
    <w:rsid w:val="00B86194"/>
    <w:rsid w:val="00BA2190"/>
    <w:rsid w:val="00BC70A4"/>
    <w:rsid w:val="00CA061D"/>
    <w:rsid w:val="00CD3856"/>
    <w:rsid w:val="00DE6614"/>
    <w:rsid w:val="00DF0D99"/>
    <w:rsid w:val="00DF3AE7"/>
    <w:rsid w:val="00E55A9A"/>
    <w:rsid w:val="00EA7797"/>
    <w:rsid w:val="00EB3FFE"/>
    <w:rsid w:val="00F00F42"/>
    <w:rsid w:val="00FE0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8619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E0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07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288</TotalTime>
  <Pages>3</Pages>
  <Words>559</Words>
  <Characters>3190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</cp:lastModifiedBy>
  <cp:revision>33</cp:revision>
  <cp:lastPrinted>2014-07-13T16:04:00Z</cp:lastPrinted>
  <dcterms:created xsi:type="dcterms:W3CDTF">2010-04-12T16:39:00Z</dcterms:created>
  <dcterms:modified xsi:type="dcterms:W3CDTF">2020-08-25T09:40:00Z</dcterms:modified>
</cp:coreProperties>
</file>